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590995">
        <w:rPr>
          <w:rFonts w:ascii="Arial" w:hAnsi="Arial" w:cs="Arial"/>
          <w:b/>
          <w:caps/>
          <w:sz w:val="28"/>
          <w:szCs w:val="28"/>
        </w:rPr>
        <w:t xml:space="preserve"> 2359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8501"/>
      </w:tblGrid>
      <w:tr w:rsidR="00691CF5" w:rsidRPr="00691CF5" w:rsidTr="00B409B2">
        <w:trPr>
          <w:trHeight w:val="768"/>
        </w:trPr>
        <w:tc>
          <w:tcPr>
            <w:tcW w:w="1073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1" w:type="dxa"/>
          </w:tcPr>
          <w:p w:rsidR="00691CF5" w:rsidRPr="00691CF5" w:rsidRDefault="0059099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o reposicionamento do poste localizado defronte do nº 1.661 da Avenida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Málek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Assad, no Jardim Santa Maria, neste 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43CF1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90995">
        <w:rPr>
          <w:rFonts w:ascii="Arial" w:hAnsi="Arial" w:cs="Arial"/>
        </w:rPr>
        <w:t>, seja oficiado à</w:t>
      </w:r>
      <w:r w:rsidRPr="00691CF5">
        <w:rPr>
          <w:rFonts w:ascii="Arial" w:hAnsi="Arial" w:cs="Arial"/>
        </w:rPr>
        <w:t xml:space="preserve"> </w:t>
      </w:r>
      <w:r w:rsidR="00B409B2">
        <w:rPr>
          <w:rFonts w:ascii="Arial" w:hAnsi="Arial" w:cs="Arial"/>
        </w:rPr>
        <w:t>EDP – Bandeirante Energia S/A</w:t>
      </w:r>
      <w:r w:rsidR="00590995" w:rsidRPr="00590995">
        <w:rPr>
          <w:rFonts w:ascii="Arial" w:hAnsi="Arial" w:cs="Arial"/>
        </w:rPr>
        <w:t xml:space="preserve"> solicitando o reposicionamento do poste localizado defronte do nº 1.661 da Avenida </w:t>
      </w:r>
      <w:proofErr w:type="spellStart"/>
      <w:r w:rsidR="00590995" w:rsidRPr="00590995">
        <w:rPr>
          <w:rFonts w:ascii="Arial" w:hAnsi="Arial" w:cs="Arial"/>
        </w:rPr>
        <w:t>Málek</w:t>
      </w:r>
      <w:proofErr w:type="spellEnd"/>
      <w:r w:rsidR="00590995" w:rsidRPr="00590995">
        <w:rPr>
          <w:rFonts w:ascii="Arial" w:hAnsi="Arial" w:cs="Arial"/>
        </w:rPr>
        <w:t xml:space="preserve"> Assad, no Jardim Santa Maria, neste </w:t>
      </w:r>
      <w:r w:rsidR="00590995" w:rsidRPr="00243CF1">
        <w:rPr>
          <w:rFonts w:ascii="Arial" w:hAnsi="Arial" w:cs="Arial"/>
        </w:rPr>
        <w:t>Município.</w:t>
      </w:r>
    </w:p>
    <w:p w:rsidR="00691CF5" w:rsidRPr="00243CF1" w:rsidRDefault="00243CF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referido poste está na iminência de cair depois que foi atingido por um caminhão. A situação coloca em sérios risco</w:t>
      </w:r>
      <w:r w:rsidR="0003679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toda a vizinhança.</w:t>
      </w:r>
      <w:r w:rsidR="00691CF5" w:rsidRPr="00243CF1">
        <w:rPr>
          <w:rFonts w:ascii="Arial" w:hAnsi="Arial" w:cs="Arial"/>
        </w:rPr>
        <w:fldChar w:fldCharType="begin"/>
      </w:r>
      <w:r w:rsidR="00691CF5" w:rsidRPr="00243CF1">
        <w:rPr>
          <w:rFonts w:ascii="Arial" w:hAnsi="Arial" w:cs="Arial"/>
        </w:rPr>
        <w:instrText xml:space="preserve">  </w:instrText>
      </w:r>
      <w:r w:rsidR="00691CF5" w:rsidRPr="00243CF1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B409B2">
        <w:rPr>
          <w:rFonts w:ascii="Arial" w:hAnsi="Arial" w:cs="Arial"/>
        </w:rPr>
        <w:t>ompreensão e aos préstimos dessa</w:t>
      </w:r>
      <w:r w:rsidRPr="00691CF5">
        <w:rPr>
          <w:rFonts w:ascii="Arial" w:hAnsi="Arial" w:cs="Arial"/>
        </w:rPr>
        <w:t xml:space="preserve"> </w:t>
      </w:r>
      <w:r w:rsidR="00B409B2">
        <w:rPr>
          <w:rFonts w:ascii="Arial" w:hAnsi="Arial" w:cs="Arial"/>
        </w:rPr>
        <w:t>concessionária</w:t>
      </w:r>
      <w:r w:rsidR="00D27566">
        <w:rPr>
          <w:rFonts w:ascii="Arial" w:hAnsi="Arial" w:cs="Arial"/>
        </w:rPr>
        <w:t xml:space="preserve"> </w:t>
      </w:r>
      <w:bookmarkStart w:id="0" w:name="_GoBack"/>
      <w:bookmarkEnd w:id="0"/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90995">
        <w:rPr>
          <w:rFonts w:ascii="Arial" w:hAnsi="Arial" w:cs="Arial"/>
        </w:rPr>
        <w:t>04 de novembro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36791" w:rsidRPr="00FA112A" w:rsidTr="00396257">
        <w:tc>
          <w:tcPr>
            <w:tcW w:w="9212" w:type="dxa"/>
          </w:tcPr>
          <w:p w:rsidR="00036791" w:rsidRPr="00036791" w:rsidRDefault="00036791" w:rsidP="00396257">
            <w:pPr>
              <w:jc w:val="center"/>
              <w:rPr>
                <w:rFonts w:ascii="Arial" w:hAnsi="Arial" w:cs="Arial"/>
                <w:b/>
                <w:smallCaps/>
              </w:rPr>
            </w:pPr>
            <w:r w:rsidRPr="00036791">
              <w:rPr>
                <w:rFonts w:ascii="Arial" w:hAnsi="Arial" w:cs="Arial"/>
                <w:b/>
                <w:smallCaps/>
              </w:rPr>
              <w:t>VALMIR DO PARQUE MEIA LUA</w:t>
            </w:r>
          </w:p>
          <w:p w:rsidR="00036791" w:rsidRPr="00FA112A" w:rsidRDefault="00036791" w:rsidP="00396257">
            <w:pPr>
              <w:jc w:val="center"/>
              <w:rPr>
                <w:rFonts w:cs="Arial"/>
                <w:b/>
              </w:rPr>
            </w:pPr>
            <w:r w:rsidRPr="00036791">
              <w:rPr>
                <w:rFonts w:ascii="Arial" w:hAnsi="Arial" w:cs="Arial"/>
              </w:rPr>
              <w:t>Vereador – PSD</w:t>
            </w:r>
          </w:p>
        </w:tc>
      </w:tr>
    </w:tbl>
    <w:p w:rsidR="00036791" w:rsidRPr="002D6E73" w:rsidRDefault="00036791" w:rsidP="00036791">
      <w:pPr>
        <w:rPr>
          <w:sz w:val="2"/>
          <w:szCs w:val="2"/>
        </w:rPr>
      </w:pPr>
    </w:p>
    <w:p w:rsidR="00036791" w:rsidRDefault="00036791" w:rsidP="00036791"/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Default="00172E81" w:rsidP="00691CF5"/>
    <w:p w:rsidR="00036791" w:rsidRPr="00691CF5" w:rsidRDefault="00036791" w:rsidP="00036791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2359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           fls.02/02</w:t>
      </w:r>
    </w:p>
    <w:p w:rsidR="00243CF1" w:rsidRDefault="00243CF1" w:rsidP="00691CF5"/>
    <w:p w:rsidR="00243CF1" w:rsidRDefault="00243CF1" w:rsidP="00691CF5"/>
    <w:p w:rsidR="00243CF1" w:rsidRDefault="00243CF1" w:rsidP="00691CF5"/>
    <w:p w:rsidR="00243CF1" w:rsidRDefault="00243CF1" w:rsidP="00691CF5"/>
    <w:p w:rsidR="00036791" w:rsidRDefault="00243CF1" w:rsidP="00036791">
      <w:pPr>
        <w:jc w:val="center"/>
      </w:pPr>
      <w:r>
        <w:rPr>
          <w:noProof/>
        </w:rPr>
        <w:drawing>
          <wp:inline distT="0" distB="0" distL="0" distR="0">
            <wp:extent cx="2581275" cy="1935956"/>
            <wp:effectExtent l="0" t="0" r="0" b="7620"/>
            <wp:docPr id="7" name="Imagem 7" descr="C:\Users\Usuário\AppData\Local\Microsoft\Windows\Temporary Internet Files\Content.Word\DSCN1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145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826" cy="194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6791">
        <w:t xml:space="preserve">   </w:t>
      </w:r>
      <w:r w:rsidR="00036791">
        <w:rPr>
          <w:noProof/>
        </w:rPr>
        <w:drawing>
          <wp:inline distT="0" distB="0" distL="0" distR="0" wp14:anchorId="3A45232C" wp14:editId="09632A8D">
            <wp:extent cx="2570480" cy="1927860"/>
            <wp:effectExtent l="0" t="0" r="1270" b="0"/>
            <wp:docPr id="6" name="Imagem 6" descr="C:\Users\Usuário\AppData\Local\Microsoft\Windows\Temporary Internet Files\Content.Word\DSCN1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14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328" cy="1929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791" w:rsidRDefault="00036791" w:rsidP="00691CF5"/>
    <w:p w:rsidR="00036791" w:rsidRDefault="00036791" w:rsidP="00691CF5"/>
    <w:p w:rsidR="00036791" w:rsidRDefault="00036791" w:rsidP="00691CF5"/>
    <w:p w:rsidR="00036791" w:rsidRDefault="00036791" w:rsidP="00691CF5"/>
    <w:p w:rsidR="00036791" w:rsidRDefault="00036791" w:rsidP="00036791">
      <w:pPr>
        <w:jc w:val="center"/>
      </w:pPr>
      <w:r>
        <w:rPr>
          <w:noProof/>
        </w:rPr>
        <w:drawing>
          <wp:inline distT="0" distB="0" distL="0" distR="0" wp14:anchorId="52C61462" wp14:editId="1408E173">
            <wp:extent cx="2603500" cy="1952625"/>
            <wp:effectExtent l="0" t="0" r="6350" b="9525"/>
            <wp:docPr id="5" name="Imagem 5" descr="C:\Users\Usuário\AppData\Local\Microsoft\Windows\Temporary Internet Files\Content.Word\DSCN1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14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939" cy="1957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238CE6A6" wp14:editId="6F792B12">
            <wp:extent cx="2609850" cy="1957387"/>
            <wp:effectExtent l="0" t="0" r="0" b="5080"/>
            <wp:docPr id="4" name="Imagem 4" descr="C:\Users\Usuário\AppData\Local\Microsoft\Windows\Temporary Internet Files\Content.Word\DSCN1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144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824" cy="196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791" w:rsidRDefault="00036791" w:rsidP="00691CF5"/>
    <w:p w:rsidR="00243CF1" w:rsidRPr="00691CF5" w:rsidRDefault="00243CF1" w:rsidP="00691CF5"/>
    <w:sectPr w:rsidR="00243CF1" w:rsidRPr="00691CF5" w:rsidSect="002F02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134" w:rsidRDefault="00F34134">
      <w:r>
        <w:separator/>
      </w:r>
    </w:p>
  </w:endnote>
  <w:endnote w:type="continuationSeparator" w:id="0">
    <w:p w:rsidR="00F34134" w:rsidRDefault="00F3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134" w:rsidRDefault="00F34134">
      <w:r>
        <w:separator/>
      </w:r>
    </w:p>
  </w:footnote>
  <w:footnote w:type="continuationSeparator" w:id="0">
    <w:p w:rsidR="00F34134" w:rsidRDefault="00F34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6791"/>
    <w:rsid w:val="00094490"/>
    <w:rsid w:val="000958D5"/>
    <w:rsid w:val="0014591F"/>
    <w:rsid w:val="00172E81"/>
    <w:rsid w:val="00181CD2"/>
    <w:rsid w:val="001F13C3"/>
    <w:rsid w:val="00204ED7"/>
    <w:rsid w:val="00243CF1"/>
    <w:rsid w:val="00253C82"/>
    <w:rsid w:val="00255FBE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90995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65033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409B2"/>
    <w:rsid w:val="00BA1565"/>
    <w:rsid w:val="00BC1E30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7566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4134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2756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7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43</TotalTime>
  <Pages>2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2015-11-03T18:25:00Z</cp:lastPrinted>
  <dcterms:created xsi:type="dcterms:W3CDTF">2015-11-03T16:03:00Z</dcterms:created>
  <dcterms:modified xsi:type="dcterms:W3CDTF">2015-11-03T18:32:00Z</dcterms:modified>
</cp:coreProperties>
</file>